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254FE" w:rsidP="00177FCC">
            <w:r>
              <w:rPr>
                <w:color w:val="0000FF"/>
              </w:rPr>
              <w:t>10/4.2-2026-</w:t>
            </w:r>
            <w:r w:rsidR="007B5ADB">
              <w:rPr>
                <w:color w:val="0000FF"/>
              </w:rPr>
              <w:t>0144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7B5ADB" w:rsidRDefault="007B5ADB" w:rsidP="002D4CA7">
            <w:pPr>
              <w:rPr>
                <w:color w:val="0000FF"/>
              </w:rPr>
            </w:pPr>
            <w:r w:rsidRPr="007B5ADB">
              <w:rPr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5ADB">
              <w:rPr>
                <w:color w:val="0000FF"/>
              </w:rPr>
              <w:instrText xml:space="preserve"> FORMTEXT </w:instrText>
            </w:r>
            <w:r w:rsidRPr="007B5ADB">
              <w:rPr>
                <w:color w:val="0000FF"/>
              </w:rPr>
            </w:r>
            <w:r w:rsidRPr="007B5ADB">
              <w:rPr>
                <w:color w:val="0000FF"/>
              </w:rPr>
              <w:fldChar w:fldCharType="separate"/>
            </w:r>
            <w:r w:rsidRPr="007B5ADB">
              <w:rPr>
                <w:color w:val="0000FF"/>
              </w:rPr>
              <w:t xml:space="preserve">Umgestaltung der Hiberniastraße zwischen Rotthauser Straße und Wildenbruchstraße </w:t>
            </w:r>
            <w:r w:rsidRPr="007B5ADB">
              <w:rPr>
                <w:color w:val="0000FF"/>
              </w:rPr>
              <w:fldChar w:fldCharType="end"/>
            </w:r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7B5ADB" w:rsidRDefault="007B5ADB" w:rsidP="002D4CA7">
            <w:pPr>
              <w:rPr>
                <w:color w:val="0000FF"/>
              </w:rPr>
            </w:pPr>
            <w:bookmarkStart w:id="0" w:name="_GoBack"/>
            <w:r w:rsidRPr="007B5ADB">
              <w:rPr>
                <w:color w:val="0000FF"/>
              </w:rPr>
              <w:t>Fachlos 1 – Straßenbauarbeiten</w:t>
            </w:r>
          </w:p>
          <w:p w:rsidR="007B5ADB" w:rsidRPr="00F45CAD" w:rsidRDefault="007B5ADB" w:rsidP="002D4CA7">
            <w:r w:rsidRPr="007B5ADB">
              <w:rPr>
                <w:color w:val="0000FF"/>
              </w:rPr>
              <w:t>Fachlos 2 – Verkehrstechnik (Lichtsignalanlagen)</w:t>
            </w:r>
            <w:bookmarkEnd w:id="0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5ADB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:rsidTr="00177FCC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B5AD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B5AD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B5ADB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Racherbaeumer Manuela</cp:lastModifiedBy>
  <cp:revision>17</cp:revision>
  <cp:lastPrinted>2010-02-09T14:25:00Z</cp:lastPrinted>
  <dcterms:created xsi:type="dcterms:W3CDTF">2012-07-19T04:58:00Z</dcterms:created>
  <dcterms:modified xsi:type="dcterms:W3CDTF">2026-04-16T10:03:00Z</dcterms:modified>
</cp:coreProperties>
</file>